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1595F4" w14:textId="1EA791A2" w:rsidR="00D95943" w:rsidRPr="00D81E4E" w:rsidRDefault="00E2054E" w:rsidP="00D81E4E">
      <w:pPr>
        <w:ind w:left="-360" w:right="-45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sz w:val="36"/>
          <w:szCs w:val="36"/>
        </w:rPr>
        <w:t xml:space="preserve">1.2 </w:t>
      </w:r>
      <w:r w:rsidR="00D95943">
        <w:rPr>
          <w:rFonts w:ascii="Arial" w:hAnsi="Arial" w:cs="Arial"/>
          <w:b/>
          <w:sz w:val="36"/>
          <w:szCs w:val="36"/>
        </w:rPr>
        <w:t>Expressing Ideas</w:t>
      </w:r>
      <w:r w:rsidR="00CB01D1">
        <w:rPr>
          <w:rFonts w:ascii="Arial" w:hAnsi="Arial" w:cs="Arial"/>
          <w:b/>
          <w:sz w:val="36"/>
          <w:szCs w:val="36"/>
        </w:rPr>
        <w:t xml:space="preserve"> and Questions</w:t>
      </w:r>
      <w:r w:rsidR="00D95943">
        <w:rPr>
          <w:rFonts w:ascii="Arial" w:hAnsi="Arial" w:cs="Arial"/>
          <w:b/>
          <w:sz w:val="36"/>
          <w:szCs w:val="36"/>
        </w:rPr>
        <w:t xml:space="preserve"> Tool</w:t>
      </w:r>
      <w:r>
        <w:rPr>
          <w:rFonts w:ascii="Arial" w:hAnsi="Arial" w:cs="Arial"/>
          <w:b/>
          <w:sz w:val="36"/>
          <w:szCs w:val="36"/>
        </w:rPr>
        <w:t xml:space="preserve"> for Ecosystems</w:t>
      </w:r>
      <w:r w:rsidR="00F51180">
        <w:rPr>
          <w:rFonts w:ascii="Arial" w:hAnsi="Arial" w:cs="Arial"/>
          <w:b/>
          <w:sz w:val="36"/>
          <w:szCs w:val="36"/>
        </w:rPr>
        <w:t xml:space="preserve">: </w:t>
      </w:r>
      <w:r w:rsidR="00B235D0">
        <w:rPr>
          <w:rFonts w:ascii="Arial" w:hAnsi="Arial" w:cs="Arial"/>
          <w:b/>
          <w:sz w:val="36"/>
          <w:szCs w:val="36"/>
        </w:rPr>
        <w:br/>
      </w:r>
      <w:r w:rsidR="00D95943" w:rsidRPr="00D95943">
        <w:rPr>
          <w:rFonts w:ascii="Arial" w:hAnsi="Arial" w:cs="Arial"/>
          <w:b/>
        </w:rPr>
        <w:t xml:space="preserve">How </w:t>
      </w:r>
      <w:r w:rsidR="005A2824">
        <w:rPr>
          <w:rFonts w:ascii="Arial" w:hAnsi="Arial" w:cs="Arial"/>
          <w:b/>
        </w:rPr>
        <w:t>many foxes can live in a meadow</w:t>
      </w:r>
      <w:r w:rsidR="00CB01D1">
        <w:rPr>
          <w:rFonts w:ascii="Arial" w:hAnsi="Arial" w:cs="Arial"/>
          <w:b/>
        </w:rPr>
        <w:t>?</w:t>
      </w:r>
    </w:p>
    <w:p w14:paraId="64E7B8CD" w14:textId="0A71382E" w:rsidR="00D81E4E" w:rsidRDefault="00D81E4E" w:rsidP="00D81E4E">
      <w:pPr>
        <w:jc w:val="center"/>
        <w:rPr>
          <w:rFonts w:ascii="Arial" w:hAnsi="Arial" w:cs="Arial"/>
          <w:noProof/>
          <w:sz w:val="22"/>
          <w:szCs w:val="22"/>
        </w:rPr>
      </w:pPr>
      <w:r w:rsidRPr="00D81E4E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484F0F0" wp14:editId="09E9A035">
            <wp:extent cx="4756728" cy="3141677"/>
            <wp:effectExtent l="12700" t="12700" r="1905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7436" cy="3148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93A549" w14:textId="62B3B91D" w:rsidR="00D95943" w:rsidRDefault="00AD4BCF" w:rsidP="00EE0E4B">
      <w:pPr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1. </w:t>
      </w:r>
      <w:r w:rsidR="00057A9F" w:rsidRPr="00FB06BD">
        <w:rPr>
          <w:rFonts w:ascii="Arial" w:hAnsi="Arial" w:cs="Arial"/>
          <w:noProof/>
          <w:sz w:val="22"/>
          <w:szCs w:val="22"/>
        </w:rPr>
        <w:t>This</w:t>
      </w:r>
      <w:r w:rsidR="009C4DF5" w:rsidRPr="00FB06BD">
        <w:rPr>
          <w:rFonts w:ascii="Arial" w:hAnsi="Arial" w:cs="Arial"/>
          <w:noProof/>
          <w:sz w:val="22"/>
          <w:szCs w:val="22"/>
        </w:rPr>
        <w:t xml:space="preserve"> </w:t>
      </w:r>
      <w:r w:rsidR="00057A9F" w:rsidRPr="00FB06BD">
        <w:rPr>
          <w:rFonts w:ascii="Arial" w:hAnsi="Arial" w:cs="Arial"/>
          <w:noProof/>
          <w:sz w:val="22"/>
          <w:szCs w:val="22"/>
        </w:rPr>
        <w:t>picture</w:t>
      </w:r>
      <w:r w:rsidR="009C4DF5" w:rsidRPr="00FB06BD">
        <w:rPr>
          <w:rFonts w:ascii="Arial" w:hAnsi="Arial" w:cs="Arial"/>
          <w:noProof/>
          <w:sz w:val="22"/>
          <w:szCs w:val="22"/>
        </w:rPr>
        <w:t xml:space="preserve"> </w:t>
      </w:r>
      <w:r w:rsidR="00084B04" w:rsidRPr="00FB06BD">
        <w:rPr>
          <w:rFonts w:ascii="Arial" w:hAnsi="Arial" w:cs="Arial"/>
          <w:noProof/>
          <w:sz w:val="22"/>
          <w:szCs w:val="22"/>
        </w:rPr>
        <w:t>shows</w:t>
      </w:r>
      <w:r w:rsidR="00D81E4E">
        <w:rPr>
          <w:rFonts w:ascii="Arial" w:hAnsi="Arial" w:cs="Arial"/>
          <w:noProof/>
          <w:sz w:val="22"/>
          <w:szCs w:val="22"/>
        </w:rPr>
        <w:t xml:space="preserve"> part of</w:t>
      </w:r>
      <w:r w:rsidR="009C4DF5" w:rsidRPr="00FB06BD">
        <w:rPr>
          <w:rFonts w:ascii="Arial" w:hAnsi="Arial" w:cs="Arial"/>
          <w:noProof/>
          <w:sz w:val="22"/>
          <w:szCs w:val="22"/>
        </w:rPr>
        <w:t xml:space="preserve"> a</w:t>
      </w:r>
      <w:r w:rsidR="00D81E4E">
        <w:rPr>
          <w:rFonts w:ascii="Arial" w:hAnsi="Arial" w:cs="Arial"/>
          <w:noProof/>
          <w:sz w:val="22"/>
          <w:szCs w:val="22"/>
        </w:rPr>
        <w:t xml:space="preserve"> </w:t>
      </w:r>
      <w:r w:rsidR="00852EB9" w:rsidRPr="00FB06BD">
        <w:rPr>
          <w:rFonts w:ascii="Arial" w:hAnsi="Arial" w:cs="Arial"/>
          <w:noProof/>
          <w:sz w:val="22"/>
          <w:szCs w:val="22"/>
        </w:rPr>
        <w:t>meadow</w:t>
      </w:r>
      <w:r w:rsidR="009C4DF5" w:rsidRPr="00FB06BD">
        <w:rPr>
          <w:rFonts w:ascii="Arial" w:hAnsi="Arial" w:cs="Arial"/>
          <w:noProof/>
          <w:sz w:val="22"/>
          <w:szCs w:val="22"/>
        </w:rPr>
        <w:t xml:space="preserve"> ecosystem that includes rabbits, foxes, and grass. </w:t>
      </w:r>
    </w:p>
    <w:p w14:paraId="122FA591" w14:textId="57B91603" w:rsidR="00D81E4E" w:rsidRDefault="00D81E4E" w:rsidP="00D81E4E">
      <w:pPr>
        <w:pStyle w:val="ListParagraph"/>
        <w:numPr>
          <w:ilvl w:val="0"/>
          <w:numId w:val="9"/>
        </w:numPr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Draw and label arrows to show your ideas about how the fox gets the matter and energy it needs to live and grow.</w:t>
      </w:r>
    </w:p>
    <w:p w14:paraId="728E5FC2" w14:textId="08BF83D5" w:rsidR="00D81E4E" w:rsidRPr="00D81E4E" w:rsidRDefault="00D81E4E" w:rsidP="00D81E4E">
      <w:pPr>
        <w:pStyle w:val="ListParagraph"/>
        <w:numPr>
          <w:ilvl w:val="0"/>
          <w:numId w:val="9"/>
        </w:numPr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Explain your arrows.  How do the other things in the picture provide matter and energy for the fox?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368"/>
      </w:tblGrid>
      <w:tr w:rsidR="00EE0E4B" w:rsidRPr="003D6131" w14:paraId="009BF7B5" w14:textId="77777777" w:rsidTr="00B235D0">
        <w:tc>
          <w:tcPr>
            <w:tcW w:w="10368" w:type="dxa"/>
          </w:tcPr>
          <w:p w14:paraId="28F60148" w14:textId="1313AAF4" w:rsidR="00F51180" w:rsidRPr="003D6131" w:rsidRDefault="00F51180" w:rsidP="00CF4216">
            <w:pPr>
              <w:pStyle w:val="Heading4"/>
              <w:outlineLvl w:val="3"/>
            </w:pPr>
          </w:p>
        </w:tc>
      </w:tr>
      <w:tr w:rsidR="00EE0E4B" w:rsidRPr="003D6131" w14:paraId="4C334DA6" w14:textId="77777777" w:rsidTr="00B235D0">
        <w:tc>
          <w:tcPr>
            <w:tcW w:w="10368" w:type="dxa"/>
          </w:tcPr>
          <w:p w14:paraId="7A7A9857" w14:textId="38544D50" w:rsidR="00F51180" w:rsidRPr="003D6131" w:rsidRDefault="00F51180" w:rsidP="00CF4216">
            <w:pPr>
              <w:pStyle w:val="Heading4"/>
              <w:outlineLvl w:val="3"/>
            </w:pPr>
          </w:p>
        </w:tc>
      </w:tr>
      <w:tr w:rsidR="00EE0E4B" w:rsidRPr="003D6131" w14:paraId="374CF215" w14:textId="77777777" w:rsidTr="00B235D0">
        <w:tc>
          <w:tcPr>
            <w:tcW w:w="10368" w:type="dxa"/>
          </w:tcPr>
          <w:p w14:paraId="6736AB0D" w14:textId="561EB2D2" w:rsidR="00F51180" w:rsidRPr="003D6131" w:rsidRDefault="00F51180" w:rsidP="00CF4216">
            <w:pPr>
              <w:pStyle w:val="Heading4"/>
              <w:outlineLvl w:val="3"/>
            </w:pPr>
          </w:p>
        </w:tc>
      </w:tr>
      <w:tr w:rsidR="00B235D0" w:rsidRPr="003D6131" w14:paraId="1C809312" w14:textId="77777777" w:rsidTr="00B235D0">
        <w:tc>
          <w:tcPr>
            <w:tcW w:w="10368" w:type="dxa"/>
          </w:tcPr>
          <w:p w14:paraId="27CA71E8" w14:textId="77777777" w:rsidR="00B235D0" w:rsidRPr="003D6131" w:rsidRDefault="00B235D0" w:rsidP="00CF4216">
            <w:pPr>
              <w:pStyle w:val="Heading4"/>
              <w:outlineLvl w:val="3"/>
            </w:pPr>
          </w:p>
        </w:tc>
      </w:tr>
    </w:tbl>
    <w:p w14:paraId="430CFA12" w14:textId="33A786AA" w:rsidR="00EE0E4B" w:rsidRPr="00CF4216" w:rsidRDefault="00D95943" w:rsidP="00FB06BD">
      <w:pPr>
        <w:spacing w:before="120" w:after="120"/>
        <w:rPr>
          <w:rFonts w:ascii="Arial" w:hAnsi="Arial" w:cs="Arial"/>
          <w:noProof/>
          <w:sz w:val="22"/>
          <w:szCs w:val="22"/>
        </w:rPr>
      </w:pPr>
      <w:r w:rsidRPr="00FB06BD">
        <w:rPr>
          <w:rFonts w:ascii="Arial" w:hAnsi="Arial" w:cs="Arial"/>
          <w:noProof/>
          <w:sz w:val="22"/>
          <w:szCs w:val="22"/>
        </w:rPr>
        <w:t>2</w:t>
      </w:r>
      <w:r w:rsidR="00EE0E4B" w:rsidRPr="00CF4216">
        <w:rPr>
          <w:rFonts w:ascii="Arial" w:hAnsi="Arial" w:cs="Arial"/>
          <w:noProof/>
          <w:sz w:val="22"/>
          <w:szCs w:val="22"/>
        </w:rPr>
        <w:t>. The picture shows more grass than rabbits and more rabbits than foxes. Does it have to be that way? Explain your reasoning.</w:t>
      </w:r>
      <w:r w:rsidR="00EE0E4B" w:rsidRPr="00EE0E4B" w:rsidDel="00EE0E4B">
        <w:rPr>
          <w:rFonts w:ascii="Arial" w:hAnsi="Arial" w:cs="Arial"/>
          <w:noProof/>
          <w:sz w:val="22"/>
          <w:szCs w:val="22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368"/>
      </w:tblGrid>
      <w:tr w:rsidR="00EE0E4B" w:rsidRPr="003D6131" w14:paraId="7F37364D" w14:textId="77777777" w:rsidTr="00B235D0">
        <w:tc>
          <w:tcPr>
            <w:tcW w:w="10368" w:type="dxa"/>
          </w:tcPr>
          <w:p w14:paraId="63E26485" w14:textId="77777777" w:rsidR="00EE0E4B" w:rsidRPr="003D6131" w:rsidRDefault="00EE0E4B" w:rsidP="00CF4216"/>
        </w:tc>
      </w:tr>
      <w:tr w:rsidR="00EE0E4B" w:rsidRPr="003D6131" w14:paraId="07B98C33" w14:textId="77777777" w:rsidTr="00B235D0">
        <w:tc>
          <w:tcPr>
            <w:tcW w:w="10368" w:type="dxa"/>
          </w:tcPr>
          <w:p w14:paraId="042B2F13" w14:textId="77777777" w:rsidR="00EE0E4B" w:rsidRPr="003D6131" w:rsidRDefault="00EE0E4B" w:rsidP="00CF4216">
            <w:pPr>
              <w:pStyle w:val="Heading4"/>
              <w:outlineLvl w:val="3"/>
            </w:pPr>
          </w:p>
        </w:tc>
      </w:tr>
      <w:tr w:rsidR="00EE0E4B" w:rsidRPr="003D6131" w14:paraId="79326905" w14:textId="77777777" w:rsidTr="00B235D0">
        <w:tc>
          <w:tcPr>
            <w:tcW w:w="10368" w:type="dxa"/>
          </w:tcPr>
          <w:p w14:paraId="74443F04" w14:textId="77777777" w:rsidR="00EE0E4B" w:rsidRPr="003D6131" w:rsidRDefault="00EE0E4B" w:rsidP="00CF4216">
            <w:pPr>
              <w:pStyle w:val="Heading4"/>
              <w:outlineLvl w:val="3"/>
            </w:pPr>
          </w:p>
        </w:tc>
      </w:tr>
      <w:tr w:rsidR="00EE0E4B" w:rsidRPr="003D6131" w14:paraId="31CAF560" w14:textId="77777777" w:rsidTr="00B235D0">
        <w:tc>
          <w:tcPr>
            <w:tcW w:w="10368" w:type="dxa"/>
          </w:tcPr>
          <w:p w14:paraId="1DF3ECAA" w14:textId="77777777" w:rsidR="00EE0E4B" w:rsidRPr="003D6131" w:rsidRDefault="00EE0E4B" w:rsidP="00CF4216">
            <w:pPr>
              <w:pStyle w:val="Heading4"/>
              <w:outlineLvl w:val="3"/>
            </w:pPr>
          </w:p>
        </w:tc>
      </w:tr>
    </w:tbl>
    <w:p w14:paraId="3A5B1714" w14:textId="58A27677" w:rsidR="00D95943" w:rsidRPr="00FB06BD" w:rsidRDefault="00D81E4E" w:rsidP="00FB06BD">
      <w:pPr>
        <w:spacing w:before="120" w:after="120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3</w:t>
      </w:r>
      <w:r w:rsidR="00540FE7">
        <w:rPr>
          <w:rFonts w:ascii="Arial" w:hAnsi="Arial" w:cs="Arial"/>
          <w:noProof/>
          <w:sz w:val="22"/>
          <w:szCs w:val="22"/>
        </w:rPr>
        <w:t xml:space="preserve">. What questions do you have about how the organisms in meadows and other ecosystems get the </w:t>
      </w:r>
      <w:bookmarkStart w:id="0" w:name="_GoBack"/>
      <w:bookmarkEnd w:id="0"/>
      <w:r w:rsidR="00540FE7">
        <w:rPr>
          <w:rFonts w:ascii="Arial" w:hAnsi="Arial" w:cs="Arial"/>
          <w:noProof/>
          <w:sz w:val="22"/>
          <w:szCs w:val="22"/>
        </w:rPr>
        <w:t>matter and energy that they need to live and grow?</w:t>
      </w:r>
      <w:r w:rsidR="00EE0E4B" w:rsidRPr="00EE0E4B" w:rsidDel="00EE0E4B">
        <w:rPr>
          <w:rFonts w:ascii="Arial" w:hAnsi="Arial" w:cs="Arial"/>
          <w:noProof/>
          <w:sz w:val="22"/>
          <w:szCs w:val="22"/>
        </w:rPr>
        <w:t xml:space="preserve"> </w:t>
      </w:r>
      <w:r w:rsidR="00B235D0">
        <w:rPr>
          <w:rFonts w:ascii="Arial" w:hAnsi="Arial" w:cs="Arial"/>
          <w:noProof/>
          <w:sz w:val="22"/>
          <w:szCs w:val="22"/>
        </w:rPr>
        <w:t>(Use the back if you need more space.)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368"/>
      </w:tblGrid>
      <w:tr w:rsidR="00F51180" w:rsidRPr="003D6131" w14:paraId="0CA30D07" w14:textId="77777777" w:rsidTr="00B235D0">
        <w:tc>
          <w:tcPr>
            <w:tcW w:w="10368" w:type="dxa"/>
          </w:tcPr>
          <w:p w14:paraId="658724FE" w14:textId="77777777" w:rsidR="00F51180" w:rsidRPr="003D6131" w:rsidRDefault="00F51180" w:rsidP="00FB06BD"/>
        </w:tc>
      </w:tr>
      <w:tr w:rsidR="00F51180" w:rsidRPr="003D6131" w14:paraId="78C8CAE2" w14:textId="77777777" w:rsidTr="00B235D0">
        <w:tc>
          <w:tcPr>
            <w:tcW w:w="10368" w:type="dxa"/>
          </w:tcPr>
          <w:p w14:paraId="66377678" w14:textId="77777777" w:rsidR="00F51180" w:rsidRPr="003D6131" w:rsidRDefault="00F51180" w:rsidP="00CF4216">
            <w:pPr>
              <w:pStyle w:val="Heading4"/>
              <w:outlineLvl w:val="3"/>
            </w:pPr>
          </w:p>
        </w:tc>
      </w:tr>
      <w:tr w:rsidR="00F51180" w:rsidRPr="003D6131" w14:paraId="36CAD9E1" w14:textId="77777777" w:rsidTr="00B235D0">
        <w:tc>
          <w:tcPr>
            <w:tcW w:w="10368" w:type="dxa"/>
          </w:tcPr>
          <w:p w14:paraId="4A1C3284" w14:textId="77777777" w:rsidR="00F51180" w:rsidRPr="003D6131" w:rsidRDefault="00F51180" w:rsidP="00CF4216">
            <w:pPr>
              <w:pStyle w:val="Heading4"/>
              <w:outlineLvl w:val="3"/>
            </w:pPr>
          </w:p>
        </w:tc>
      </w:tr>
      <w:tr w:rsidR="00DE5867" w:rsidRPr="003D6131" w14:paraId="69556AA6" w14:textId="77777777" w:rsidTr="00B235D0">
        <w:tc>
          <w:tcPr>
            <w:tcW w:w="10368" w:type="dxa"/>
          </w:tcPr>
          <w:p w14:paraId="137ACE9F" w14:textId="77777777" w:rsidR="00DE5867" w:rsidRPr="003D6131" w:rsidRDefault="00DE5867" w:rsidP="00CF4216">
            <w:pPr>
              <w:pStyle w:val="Heading4"/>
              <w:outlineLvl w:val="3"/>
            </w:pPr>
          </w:p>
        </w:tc>
      </w:tr>
    </w:tbl>
    <w:p w14:paraId="6FF06EE6" w14:textId="43347B5A" w:rsidR="00084B04" w:rsidRPr="00FB06BD" w:rsidRDefault="00084B04" w:rsidP="000B5A48">
      <w:pPr>
        <w:adjustRightInd w:val="0"/>
        <w:spacing w:line="360" w:lineRule="auto"/>
        <w:rPr>
          <w:rFonts w:ascii="Arial" w:hAnsi="Arial" w:cs="Arial"/>
          <w:sz w:val="22"/>
          <w:szCs w:val="22"/>
        </w:rPr>
      </w:pPr>
    </w:p>
    <w:sectPr w:rsidR="00084B04" w:rsidRPr="00FB06BD" w:rsidSect="00B235D0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152" w:right="1008" w:bottom="1008" w:left="100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4F4CE2" w14:textId="77777777" w:rsidR="00D55B63" w:rsidRDefault="00D55B63" w:rsidP="0056725A">
      <w:r>
        <w:separator/>
      </w:r>
    </w:p>
  </w:endnote>
  <w:endnote w:type="continuationSeparator" w:id="0">
    <w:p w14:paraId="625C311F" w14:textId="77777777" w:rsidR="00D55B63" w:rsidRDefault="00D55B63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altName w:val="Times New Roman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08095119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951E1B7" w14:textId="47514947" w:rsidR="00E2054E" w:rsidRDefault="00E2054E" w:rsidP="00761999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E668E51" w14:textId="77777777" w:rsidR="00E2054E" w:rsidRDefault="00E2054E" w:rsidP="00E2054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93BD86" w14:textId="20A06B40" w:rsidR="00652DBA" w:rsidRPr="00E2054E" w:rsidRDefault="00E2054E" w:rsidP="00E2054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>
      <w:rPr>
        <w:rFonts w:ascii="Arial" w:hAnsi="Arial" w:cs="Arial"/>
        <w:i/>
        <w:color w:val="000000" w:themeColor="text1"/>
        <w:sz w:val="16"/>
        <w:szCs w:val="16"/>
      </w:rPr>
      <w:t>Decomposers</w:t>
    </w:r>
    <w:r w:rsidRPr="00E2054E">
      <w:rPr>
        <w:rFonts w:ascii="Arial" w:hAnsi="Arial" w:cs="Arial"/>
        <w:i/>
        <w:color w:val="000000" w:themeColor="text1"/>
        <w:sz w:val="16"/>
        <w:szCs w:val="16"/>
      </w:rPr>
      <w:t xml:space="preserve"> Unit, Activity </w:t>
    </w:r>
    <w:r>
      <w:rPr>
        <w:rFonts w:ascii="Arial" w:hAnsi="Arial" w:cs="Arial"/>
        <w:i/>
        <w:color w:val="000000" w:themeColor="text1"/>
        <w:sz w:val="16"/>
        <w:szCs w:val="16"/>
      </w:rPr>
      <w:t>1.2</w:t>
    </w:r>
    <w:r w:rsidRPr="00E2054E">
      <w:rPr>
        <w:rFonts w:ascii="Arial" w:hAnsi="Arial" w:cs="Arial"/>
        <w:i/>
        <w:color w:val="000000" w:themeColor="text1"/>
        <w:sz w:val="16"/>
        <w:szCs w:val="16"/>
      </w:rPr>
      <w:br/>
    </w:r>
    <w:r w:rsidRPr="00E2054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E2054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E2054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Pr="00E2054E">
      <w:rPr>
        <w:rFonts w:ascii="Arial" w:hAnsi="Arial" w:cs="Arial"/>
        <w:color w:val="000000" w:themeColor="text1"/>
        <w:sz w:val="16"/>
        <w:szCs w:val="16"/>
      </w:rPr>
      <w:t>2</w:t>
    </w:r>
    <w:r w:rsidRPr="00E2054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89033F" w14:textId="77777777" w:rsidR="00E2054E" w:rsidRPr="00DA5CD2" w:rsidRDefault="00E2054E" w:rsidP="00E2054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B6225">
      <w:rPr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21E931A9" wp14:editId="0A22E7BB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color w:val="000000" w:themeColor="text1"/>
        <w:sz w:val="16"/>
        <w:szCs w:val="16"/>
      </w:rPr>
      <w:t xml:space="preserve"> </w:t>
    </w:r>
    <w:r w:rsidRPr="00DA5CD2">
      <w:rPr>
        <w:rFonts w:ascii="Arial" w:hAnsi="Arial" w:cs="Arial"/>
        <w:i/>
        <w:color w:val="000000" w:themeColor="text1"/>
        <w:sz w:val="16"/>
        <w:szCs w:val="16"/>
      </w:rPr>
      <w:t>Ecosystems Unit, Activity 1.2</w:t>
    </w:r>
  </w:p>
  <w:p w14:paraId="354E5883" w14:textId="238B087D" w:rsidR="00E2054E" w:rsidRPr="00DA5CD2" w:rsidRDefault="00E2054E" w:rsidP="00E2054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DA5CD2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0EB1D298" w14:textId="73B75AC6" w:rsidR="00652DBA" w:rsidRPr="00E2054E" w:rsidRDefault="00E2054E" w:rsidP="00E2054E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DA5CD2">
      <w:rPr>
        <w:rFonts w:ascii="Arial" w:hAnsi="Arial" w:cs="Arial"/>
        <w:i/>
        <w:color w:val="000000" w:themeColor="text1"/>
        <w:sz w:val="16"/>
        <w:szCs w:val="16"/>
      </w:rPr>
      <w:t>Michigan State Universit</w:t>
    </w:r>
    <w:r>
      <w:rPr>
        <w:rFonts w:ascii="Arial" w:hAnsi="Arial" w:cs="Arial"/>
        <w:i/>
        <w:color w:val="000000" w:themeColor="text1"/>
        <w:sz w:val="16"/>
        <w:szCs w:val="16"/>
      </w:rPr>
      <w:t>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78DFD9" w14:textId="77777777" w:rsidR="00D55B63" w:rsidRDefault="00D55B63" w:rsidP="0056725A">
      <w:r>
        <w:separator/>
      </w:r>
    </w:p>
  </w:footnote>
  <w:footnote w:type="continuationSeparator" w:id="0">
    <w:p w14:paraId="2B9E4F78" w14:textId="77777777" w:rsidR="00D55B63" w:rsidRDefault="00D55B63" w:rsidP="005672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698B78" w14:textId="7AEB37EF" w:rsidR="009C4DF5" w:rsidRPr="009C4DF5" w:rsidRDefault="009C4DF5" w:rsidP="009C4DF5">
    <w:pPr>
      <w:tabs>
        <w:tab w:val="left" w:pos="3008"/>
      </w:tabs>
      <w:spacing w:after="120"/>
      <w:jc w:val="center"/>
      <w:rPr>
        <w:rFonts w:ascii="Arial" w:hAnsi="Arial" w:cs="Aria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F6176E" w14:textId="5A713C28" w:rsidR="009C4DF5" w:rsidRPr="00B235D0" w:rsidRDefault="00B235D0" w:rsidP="00E2054E">
    <w:pPr>
      <w:tabs>
        <w:tab w:val="left" w:pos="3008"/>
      </w:tabs>
      <w:spacing w:after="120"/>
      <w:rPr>
        <w:rFonts w:ascii="Arial" w:hAnsi="Arial" w:cs="Arial"/>
        <w:sz w:val="22"/>
        <w:szCs w:val="22"/>
      </w:rPr>
    </w:pPr>
    <w:r w:rsidRPr="00B235D0">
      <w:rPr>
        <w:rFonts w:ascii="Arial" w:hAnsi="Arial" w:cs="Arial"/>
        <w:sz w:val="22"/>
        <w:szCs w:val="22"/>
      </w:rPr>
      <w:t>Name</w:t>
    </w:r>
    <w:r>
      <w:rPr>
        <w:rFonts w:ascii="Arial" w:hAnsi="Arial" w:cs="Arial"/>
        <w:sz w:val="22"/>
        <w:szCs w:val="22"/>
      </w:rPr>
      <w:t xml:space="preserve"> _____________________________ Teacher ___________________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7B0860"/>
    <w:multiLevelType w:val="hybridMultilevel"/>
    <w:tmpl w:val="3176D2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6E399B"/>
    <w:multiLevelType w:val="hybridMultilevel"/>
    <w:tmpl w:val="DC9AA4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EE237D"/>
    <w:multiLevelType w:val="hybridMultilevel"/>
    <w:tmpl w:val="66CC2ACE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C75F98"/>
    <w:multiLevelType w:val="hybridMultilevel"/>
    <w:tmpl w:val="4C4669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AA954BE"/>
    <w:multiLevelType w:val="hybridMultilevel"/>
    <w:tmpl w:val="913408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DD3B14"/>
    <w:multiLevelType w:val="hybridMultilevel"/>
    <w:tmpl w:val="79228DD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06FAF"/>
    <w:rsid w:val="00006FAF"/>
    <w:rsid w:val="00013DFD"/>
    <w:rsid w:val="00041F02"/>
    <w:rsid w:val="00057A9F"/>
    <w:rsid w:val="00084B04"/>
    <w:rsid w:val="000B4B02"/>
    <w:rsid w:val="000B5A48"/>
    <w:rsid w:val="000F201F"/>
    <w:rsid w:val="001221CB"/>
    <w:rsid w:val="00124F5D"/>
    <w:rsid w:val="00143382"/>
    <w:rsid w:val="001906F0"/>
    <w:rsid w:val="001922C6"/>
    <w:rsid w:val="001D3264"/>
    <w:rsid w:val="001E6E73"/>
    <w:rsid w:val="001F13AC"/>
    <w:rsid w:val="00217851"/>
    <w:rsid w:val="0022591E"/>
    <w:rsid w:val="0023015B"/>
    <w:rsid w:val="00253E6C"/>
    <w:rsid w:val="00265B5B"/>
    <w:rsid w:val="002A421B"/>
    <w:rsid w:val="002C0E1D"/>
    <w:rsid w:val="002C772A"/>
    <w:rsid w:val="002F0C16"/>
    <w:rsid w:val="00391232"/>
    <w:rsid w:val="00396076"/>
    <w:rsid w:val="003A36EB"/>
    <w:rsid w:val="003D4171"/>
    <w:rsid w:val="00410ED9"/>
    <w:rsid w:val="00442DAD"/>
    <w:rsid w:val="00452757"/>
    <w:rsid w:val="004827E0"/>
    <w:rsid w:val="004845C7"/>
    <w:rsid w:val="00486FF7"/>
    <w:rsid w:val="0050556F"/>
    <w:rsid w:val="00540FE7"/>
    <w:rsid w:val="005438B0"/>
    <w:rsid w:val="0054566C"/>
    <w:rsid w:val="00552C99"/>
    <w:rsid w:val="0056725A"/>
    <w:rsid w:val="005A2824"/>
    <w:rsid w:val="005B352F"/>
    <w:rsid w:val="00601602"/>
    <w:rsid w:val="00605CED"/>
    <w:rsid w:val="006061FE"/>
    <w:rsid w:val="00637ED2"/>
    <w:rsid w:val="00652DBA"/>
    <w:rsid w:val="00667F81"/>
    <w:rsid w:val="0067295D"/>
    <w:rsid w:val="006772B4"/>
    <w:rsid w:val="006B3595"/>
    <w:rsid w:val="006C4936"/>
    <w:rsid w:val="006D5420"/>
    <w:rsid w:val="00730AED"/>
    <w:rsid w:val="00766E45"/>
    <w:rsid w:val="0078074D"/>
    <w:rsid w:val="0078531D"/>
    <w:rsid w:val="007D7A35"/>
    <w:rsid w:val="007E0C7D"/>
    <w:rsid w:val="007E7B38"/>
    <w:rsid w:val="00807336"/>
    <w:rsid w:val="00836B04"/>
    <w:rsid w:val="00847CFD"/>
    <w:rsid w:val="00852EB9"/>
    <w:rsid w:val="00864454"/>
    <w:rsid w:val="008746BD"/>
    <w:rsid w:val="008A0EA2"/>
    <w:rsid w:val="008D4B6F"/>
    <w:rsid w:val="00925D53"/>
    <w:rsid w:val="009325D7"/>
    <w:rsid w:val="009427C4"/>
    <w:rsid w:val="00954DD9"/>
    <w:rsid w:val="00956CC3"/>
    <w:rsid w:val="00957FA3"/>
    <w:rsid w:val="00977382"/>
    <w:rsid w:val="009859B5"/>
    <w:rsid w:val="00990C38"/>
    <w:rsid w:val="009A7428"/>
    <w:rsid w:val="009C4DF5"/>
    <w:rsid w:val="00A16714"/>
    <w:rsid w:val="00A42E68"/>
    <w:rsid w:val="00A712DE"/>
    <w:rsid w:val="00A85030"/>
    <w:rsid w:val="00AB5DED"/>
    <w:rsid w:val="00AD1278"/>
    <w:rsid w:val="00AD4BCF"/>
    <w:rsid w:val="00B2016D"/>
    <w:rsid w:val="00B235D0"/>
    <w:rsid w:val="00B418C6"/>
    <w:rsid w:val="00B45D7B"/>
    <w:rsid w:val="00B61170"/>
    <w:rsid w:val="00B67476"/>
    <w:rsid w:val="00B776CE"/>
    <w:rsid w:val="00B83D58"/>
    <w:rsid w:val="00BA3005"/>
    <w:rsid w:val="00BD6B74"/>
    <w:rsid w:val="00BF2E2D"/>
    <w:rsid w:val="00C27633"/>
    <w:rsid w:val="00C76300"/>
    <w:rsid w:val="00C8784F"/>
    <w:rsid w:val="00CA645D"/>
    <w:rsid w:val="00CB01D1"/>
    <w:rsid w:val="00CB1364"/>
    <w:rsid w:val="00CC730E"/>
    <w:rsid w:val="00CE4F74"/>
    <w:rsid w:val="00CE6EA5"/>
    <w:rsid w:val="00D4685F"/>
    <w:rsid w:val="00D55B63"/>
    <w:rsid w:val="00D71ADB"/>
    <w:rsid w:val="00D725B8"/>
    <w:rsid w:val="00D75228"/>
    <w:rsid w:val="00D77E6C"/>
    <w:rsid w:val="00D81E4E"/>
    <w:rsid w:val="00D94578"/>
    <w:rsid w:val="00D95943"/>
    <w:rsid w:val="00DD5837"/>
    <w:rsid w:val="00DE5867"/>
    <w:rsid w:val="00E13627"/>
    <w:rsid w:val="00E2054E"/>
    <w:rsid w:val="00E24E49"/>
    <w:rsid w:val="00E86CA6"/>
    <w:rsid w:val="00EA2CDE"/>
    <w:rsid w:val="00EA79D3"/>
    <w:rsid w:val="00EE0E4B"/>
    <w:rsid w:val="00F1372B"/>
    <w:rsid w:val="00F1548F"/>
    <w:rsid w:val="00F34CDE"/>
    <w:rsid w:val="00F51180"/>
    <w:rsid w:val="00F7470C"/>
    <w:rsid w:val="00FB06BD"/>
    <w:rsid w:val="00FD7B9A"/>
    <w:rsid w:val="00FF6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04DA012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4">
    <w:name w:val="heading 4"/>
    <w:aliases w:val="h4"/>
    <w:basedOn w:val="Normal"/>
    <w:next w:val="Normal"/>
    <w:link w:val="Heading4Char"/>
    <w:qFormat/>
    <w:rsid w:val="000B5A48"/>
    <w:pPr>
      <w:keepNext/>
      <w:spacing w:before="120" w:after="60"/>
      <w:ind w:left="720"/>
      <w:outlineLvl w:val="3"/>
    </w:pPr>
    <w:rPr>
      <w:rFonts w:ascii="Arial" w:eastAsia="Times New Roman" w:hAnsi="Arial" w:cs="Times New Roman"/>
      <w:b/>
      <w:i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character" w:styleId="Hyperlink">
    <w:name w:val="Hyperlink"/>
    <w:basedOn w:val="DefaultParagraphFont"/>
    <w:uiPriority w:val="99"/>
    <w:unhideWhenUsed/>
    <w:rsid w:val="00652DBA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66E4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6E45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766E4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66E4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66E4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66E4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66E45"/>
    <w:rPr>
      <w:b/>
      <w:bCs/>
      <w:sz w:val="20"/>
      <w:szCs w:val="20"/>
    </w:rPr>
  </w:style>
  <w:style w:type="character" w:customStyle="1" w:styleId="Heading4Char">
    <w:name w:val="Heading 4 Char"/>
    <w:aliases w:val="h4 Char"/>
    <w:basedOn w:val="DefaultParagraphFont"/>
    <w:link w:val="Heading4"/>
    <w:rsid w:val="000B5A48"/>
    <w:rPr>
      <w:rFonts w:ascii="Arial" w:eastAsia="Times New Roman" w:hAnsi="Arial" w:cs="Times New Roman"/>
      <w:b/>
      <w:i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Nick\Dropbox\2%20CTIME2%20General\2.2%20Curriculum%20Development\2.2.1%20Curriculum%20Materials\2.2.1.7%202015%20Revisions\Preparing%20for%202015%20Revisions\Templates%20for%202015%20Revisions\Template%203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57A0646-2CB2-5541-BDC8-7AD2453AC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C:\Users\Nick\Dropbox\2 CTIME2 General\2.2 Curriculum Development\2.2.1 Curriculum Materials\2.2.1.7 2015 Revisions\Preparing for 2015 Revisions\Templates for 2015 Revisions\Template 3 Worksheet.dotx</Template>
  <TotalTime>111</TotalTime>
  <Pages>1</Pages>
  <Words>110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 Verbanic</dc:creator>
  <cp:keywords/>
  <dc:description/>
  <cp:lastModifiedBy>Edwards, Kirsten</cp:lastModifiedBy>
  <cp:revision>41</cp:revision>
  <dcterms:created xsi:type="dcterms:W3CDTF">2016-07-25T12:17:00Z</dcterms:created>
  <dcterms:modified xsi:type="dcterms:W3CDTF">2020-01-06T16:07:00Z</dcterms:modified>
</cp:coreProperties>
</file>